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C489F" w14:textId="77777777" w:rsidR="00910B71" w:rsidRDefault="00910B71" w:rsidP="00910B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BASSET</w:t>
      </w:r>
      <w:r>
        <w:rPr>
          <w:rFonts w:ascii="Times New Roman" w:hAnsi="Times New Roman" w:cs="Times New Roman"/>
          <w:sz w:val="24"/>
          <w:szCs w:val="24"/>
        </w:rPr>
        <w:t xml:space="preserve">        (d.1410-11)</w:t>
      </w:r>
    </w:p>
    <w:p w14:paraId="0D9AD1C8" w14:textId="77777777" w:rsidR="00910B71" w:rsidRDefault="00910B71" w:rsidP="00910B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76EAD37" w14:textId="77777777" w:rsidR="00910B71" w:rsidRDefault="00910B71" w:rsidP="00910B7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F7DC5D" w14:textId="77777777" w:rsidR="00910B71" w:rsidRDefault="00910B71" w:rsidP="00910B7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CDBD45" w14:textId="77777777" w:rsidR="00910B71" w:rsidRDefault="00910B71" w:rsidP="00910B71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Sep.1410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5E2BF9C" w14:textId="77777777" w:rsidR="00910B71" w:rsidRDefault="00910B71" w:rsidP="00910B7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06DD785A" w14:textId="77777777" w:rsidR="00910B71" w:rsidRDefault="00910B71" w:rsidP="00910B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Jan.1411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95EBC67" w14:textId="77777777" w:rsidR="00910B71" w:rsidRDefault="00910B71" w:rsidP="00910B7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6EC5F6" w14:textId="77777777" w:rsidR="00910B71" w:rsidRDefault="00910B71" w:rsidP="00910B7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C5A60D" w14:textId="2EAD42AA" w:rsidR="00BA00AB" w:rsidRPr="00EB3209" w:rsidRDefault="00910B71" w:rsidP="00910B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September 2022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50B7A" w14:textId="77777777" w:rsidR="00910B71" w:rsidRDefault="00910B71" w:rsidP="009139A6">
      <w:r>
        <w:separator/>
      </w:r>
    </w:p>
  </w:endnote>
  <w:endnote w:type="continuationSeparator" w:id="0">
    <w:p w14:paraId="64742863" w14:textId="77777777" w:rsidR="00910B71" w:rsidRDefault="00910B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CC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45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7C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01D42" w14:textId="77777777" w:rsidR="00910B71" w:rsidRDefault="00910B71" w:rsidP="009139A6">
      <w:r>
        <w:separator/>
      </w:r>
    </w:p>
  </w:footnote>
  <w:footnote w:type="continuationSeparator" w:id="0">
    <w:p w14:paraId="725C9C26" w14:textId="77777777" w:rsidR="00910B71" w:rsidRDefault="00910B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78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0B0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AB5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B71"/>
    <w:rsid w:val="000666E0"/>
    <w:rsid w:val="002510B7"/>
    <w:rsid w:val="005C130B"/>
    <w:rsid w:val="00826F5C"/>
    <w:rsid w:val="00910B7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45656"/>
  <w15:chartTrackingRefBased/>
  <w15:docId w15:val="{865DB0B2-E3C3-4209-A767-2620C1CAF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B7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2023-02-16T07:45:00Z</dcterms:created>
  <dcterms:modified xsi:type="dcterms:W3CDTF">2023-02-16T07:46:00Z</dcterms:modified>
</cp:coreProperties>
</file>